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CAF" w:rsidRPr="00513FE6" w:rsidRDefault="00935CA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CAF" w:rsidRPr="00513FE6" w:rsidRDefault="00935C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35CAF" w:rsidRPr="00513FE6" w:rsidRDefault="00935CA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35CAF" w:rsidRPr="00513FE6" w:rsidRDefault="00935CA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35CAF" w:rsidRDefault="00935CA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35CAF" w:rsidRPr="00E40E79" w:rsidRDefault="00935CA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935CAF" w:rsidRPr="00513FE6" w:rsidRDefault="00935CA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2892</w:t>
      </w:r>
    </w:p>
    <w:p w:rsidR="00935CAF" w:rsidRPr="003C0768" w:rsidRDefault="00935CA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35CAF" w:rsidRPr="00E40E79" w:rsidRDefault="00935CAF" w:rsidP="00B05BA8">
      <w:pPr>
        <w:rPr>
          <w:rFonts w:ascii="Century" w:hAnsi="Century"/>
          <w:sz w:val="18"/>
          <w:szCs w:val="26"/>
          <w:lang w:val="uk-UA"/>
        </w:rPr>
      </w:pPr>
    </w:p>
    <w:p w:rsidR="00935CAF" w:rsidRPr="003C0768" w:rsidRDefault="00935C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Роману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35CAF" w:rsidRPr="00E40E79" w:rsidRDefault="00935CAF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935CAF" w:rsidRPr="003C0768" w:rsidRDefault="00935CA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Пилип'яку Роману Мироновичу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35CAF" w:rsidRPr="003C0768" w:rsidRDefault="00935CA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35CAF" w:rsidRDefault="00935CAF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Роману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23,3173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4620989100:07:000:0040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935CAF" w:rsidRPr="007C76DF" w:rsidRDefault="00935C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Пилип'яку Роману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35CAF" w:rsidRPr="003C0768" w:rsidRDefault="00935C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35CAF" w:rsidRPr="003C0768" w:rsidRDefault="00935CA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935CAF" w:rsidRDefault="00935CA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35CAF" w:rsidRPr="003C0768" w:rsidRDefault="00935CA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35CAF" w:rsidRDefault="00935CAF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935CAF" w:rsidSect="00935CAF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35CAF" w:rsidRPr="003C0768" w:rsidRDefault="00935CA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35CAF" w:rsidRPr="003C0768" w:rsidSect="00935CAF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35CAF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4130388-79E7-467C-86F4-D1C217EF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